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Nuneaton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Nuneaton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Nuneaton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Nuneaton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Nuneaton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Nuneaton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Nuneaton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Nuneaton is estimated to be </w:t>
      </w:r>
      <w:r w:rsidRPr="00773DF7">
        <w:rPr>
          <w:rFonts w:ascii="Libre Franklin Light" w:eastAsia="Times New Roman" w:hAnsi="Libre Franklin Light" w:cs="Calibri Light"/>
          <w:b/>
          <w:bCs/>
          <w:color w:val="C45911" w:themeColor="accent2" w:themeShade="BF"/>
        </w:rPr>
        <w:t xml:space="preserve">£2,030,426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Nuneaton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Nuneaton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Nuneaton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Nuneaton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unea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Nuneaton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unea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Nuneaton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Nuneaton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unea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Nuneaton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Nuneaton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Nuneaton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Nuneaton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Nuneaton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Nuneaton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£2,030,426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Nuneaton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£33,072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£683,954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£48,996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£13,780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£25,264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£1,225,360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£2,030,426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Nuneaton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Nuneaton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Nuneaton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Nuneaton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Nuneaton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Nuneaton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Nuneaton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Nuneaton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Nuneaton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Nuneaton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Nuneaton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Nuneaton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A8600A8-2728-467B-A476-45B800FA220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